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OB_BAU_Paket 26_Algermissen-Harsum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Thole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Lindemannallee 3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30173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Hannover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3a7bba11739abffb23485692d9dfdeda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1618ce08468e017e53abf2a8ed253855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Props1.xml><?xml version="1.0" encoding="utf-8"?>
<ds:datastoreItem xmlns:ds="http://schemas.openxmlformats.org/officeDocument/2006/customXml" ds:itemID="{13AA01AB-F893-495F-9871-0AD19EDAF43D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